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D5069" w14:textId="77777777" w:rsidR="000370A8" w:rsidRDefault="000370A8" w:rsidP="000370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George BOTTON</w:t>
      </w:r>
      <w:r>
        <w:rPr>
          <w:rFonts w:cs="Times New Roman"/>
          <w:szCs w:val="24"/>
        </w:rPr>
        <w:t xml:space="preserve">      (fl.1483)</w:t>
      </w:r>
    </w:p>
    <w:p w14:paraId="5BB2C78D" w14:textId="53C5BF6A" w:rsidR="000370A8" w:rsidRDefault="000370A8" w:rsidP="000370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Duckmanton</w:t>
      </w:r>
      <w:proofErr w:type="spellEnd"/>
      <w:r>
        <w:rPr>
          <w:rFonts w:cs="Times New Roman"/>
          <w:szCs w:val="24"/>
        </w:rPr>
        <w:t>, Derbyshire. H</w:t>
      </w:r>
      <w:r w:rsidR="00D37C61">
        <w:rPr>
          <w:rFonts w:cs="Times New Roman"/>
          <w:szCs w:val="24"/>
        </w:rPr>
        <w:t>u</w:t>
      </w:r>
      <w:r>
        <w:rPr>
          <w:rFonts w:cs="Times New Roman"/>
          <w:szCs w:val="24"/>
        </w:rPr>
        <w:t>sbandman.</w:t>
      </w:r>
    </w:p>
    <w:p w14:paraId="749E4C5A" w14:textId="77777777" w:rsidR="000370A8" w:rsidRDefault="000370A8" w:rsidP="000370A8">
      <w:pPr>
        <w:pStyle w:val="NoSpacing"/>
        <w:rPr>
          <w:rFonts w:cs="Times New Roman"/>
          <w:szCs w:val="24"/>
        </w:rPr>
      </w:pPr>
    </w:p>
    <w:p w14:paraId="77E41A9E" w14:textId="77777777" w:rsidR="000370A8" w:rsidRDefault="000370A8" w:rsidP="000370A8">
      <w:pPr>
        <w:pStyle w:val="NoSpacing"/>
        <w:rPr>
          <w:rFonts w:cs="Times New Roman"/>
          <w:szCs w:val="24"/>
        </w:rPr>
      </w:pPr>
    </w:p>
    <w:p w14:paraId="04DE1E68" w14:textId="77777777" w:rsidR="000370A8" w:rsidRDefault="000370A8" w:rsidP="000370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Saperton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58412AC3" w14:textId="77777777" w:rsidR="000370A8" w:rsidRDefault="000370A8" w:rsidP="000370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7125068" w14:textId="77777777" w:rsidR="000370A8" w:rsidRDefault="000370A8" w:rsidP="000370A8">
      <w:pPr>
        <w:pStyle w:val="NoSpacing"/>
        <w:rPr>
          <w:rFonts w:cs="Times New Roman"/>
          <w:szCs w:val="24"/>
        </w:rPr>
      </w:pPr>
    </w:p>
    <w:p w14:paraId="74A39040" w14:textId="77777777" w:rsidR="000370A8" w:rsidRDefault="000370A8" w:rsidP="000370A8">
      <w:pPr>
        <w:pStyle w:val="NoSpacing"/>
        <w:rPr>
          <w:rFonts w:cs="Times New Roman"/>
          <w:szCs w:val="24"/>
        </w:rPr>
      </w:pPr>
    </w:p>
    <w:p w14:paraId="41E1EBB9" w14:textId="77777777" w:rsidR="000370A8" w:rsidRDefault="000370A8" w:rsidP="000370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April 2024</w:t>
      </w:r>
    </w:p>
    <w:p w14:paraId="30AAFE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34C114" w14:textId="77777777" w:rsidR="000370A8" w:rsidRDefault="000370A8" w:rsidP="009139A6">
      <w:r>
        <w:separator/>
      </w:r>
    </w:p>
  </w:endnote>
  <w:endnote w:type="continuationSeparator" w:id="0">
    <w:p w14:paraId="00EE8720" w14:textId="77777777" w:rsidR="000370A8" w:rsidRDefault="000370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AD6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AA1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8F2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B1097" w14:textId="77777777" w:rsidR="000370A8" w:rsidRDefault="000370A8" w:rsidP="009139A6">
      <w:r>
        <w:separator/>
      </w:r>
    </w:p>
  </w:footnote>
  <w:footnote w:type="continuationSeparator" w:id="0">
    <w:p w14:paraId="739A0933" w14:textId="77777777" w:rsidR="000370A8" w:rsidRDefault="000370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EEF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CE6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7CC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0A8"/>
    <w:rsid w:val="000370A8"/>
    <w:rsid w:val="000666E0"/>
    <w:rsid w:val="002510B7"/>
    <w:rsid w:val="00270799"/>
    <w:rsid w:val="005C130B"/>
    <w:rsid w:val="006B43C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37C61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1F2EF"/>
  <w15:chartTrackingRefBased/>
  <w15:docId w15:val="{08981C05-5717-44EC-B1CB-D9B55DAC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70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2024-05-22T16:18:00Z</dcterms:created>
  <dcterms:modified xsi:type="dcterms:W3CDTF">2024-05-22T16:19:00Z</dcterms:modified>
</cp:coreProperties>
</file>